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D965" w14:textId="783D56AB" w:rsidR="00535962" w:rsidRPr="00F7167E" w:rsidRDefault="00B55C91"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340F7323" wp14:editId="4FC0C2DB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4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002DCA" wp14:editId="0CAD87BF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6C25194" w14:textId="72B81FF0" w:rsidR="006B202F" w:rsidRPr="00535962" w:rsidRDefault="00C7143E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BE51DF">
                                      <w:rPr>
                                        <w:rStyle w:val="Style2"/>
                                      </w:rPr>
                                      <w:t>CCC-CP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E51D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5F2AE7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C47DA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7484EE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02DCA" id="Group 21" o:spid="_x0000_s1026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6C25194" w14:textId="72B81FF0" w:rsidR="006B202F" w:rsidRPr="00535962" w:rsidRDefault="00C7143E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BE51DF">
                                <w:rPr>
                                  <w:rStyle w:val="Style2"/>
                                </w:rPr>
                                <w:t>CCC-CP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E51DF">
                                <w:rPr>
                                  <w:rStyle w:val="Style2"/>
                                </w:rPr>
                                <w:t>5</w:t>
                              </w:r>
                              <w:r w:rsidR="005F2AE7">
                                <w:rPr>
                                  <w:rStyle w:val="Style2"/>
                                </w:rPr>
                                <w:t>-00</w:t>
                              </w:r>
                              <w:r w:rsidR="00DC47DA">
                                <w:rPr>
                                  <w:rStyle w:val="Style2"/>
                                </w:rPr>
                                <w:t>20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B7484EE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E97D3D" wp14:editId="7703C6CC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17ED9D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17304BF7" wp14:editId="27643974">
                                      <wp:extent cx="799693" cy="619761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61976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97D3D" id="Text Box 2" o:spid="_x0000_s1031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Wva2/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17ED9D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17304BF7" wp14:editId="27643974">
                                <wp:extent cx="799693" cy="619761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61976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768BB8" wp14:editId="01163C58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16AF6C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68BB8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A16AF6C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39BDEF1" w14:textId="651191F1" w:rsidR="00535962" w:rsidRPr="00535962" w:rsidRDefault="00BE51DF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97F0B6" wp14:editId="36C3EF69">
                <wp:simplePos x="0" y="0"/>
                <wp:positionH relativeFrom="column">
                  <wp:posOffset>7477125</wp:posOffset>
                </wp:positionH>
                <wp:positionV relativeFrom="paragraph">
                  <wp:posOffset>93345</wp:posOffset>
                </wp:positionV>
                <wp:extent cx="1219200" cy="63246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4A1C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7F0B6" id="Text Box 13" o:spid="_x0000_s1033" type="#_x0000_t202" style="position:absolute;margin-left:588.75pt;margin-top:7.35pt;width:96pt;height:49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" filled="f" stroked="f">
                <v:textbox>
                  <w:txbxContent>
                    <w:p w14:paraId="3B54A1C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9FFA2C" wp14:editId="5F41AF0B">
                <wp:simplePos x="0" y="0"/>
                <wp:positionH relativeFrom="column">
                  <wp:posOffset>7119620</wp:posOffset>
                </wp:positionH>
                <wp:positionV relativeFrom="paragraph">
                  <wp:posOffset>116205</wp:posOffset>
                </wp:positionV>
                <wp:extent cx="1913890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FEA7B" w14:textId="1BD72312" w:rsidR="0026335F" w:rsidRPr="0026335F" w:rsidRDefault="00DC47D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F2AE7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FFA2C" id="Text Box 12" o:spid="_x0000_s1034" type="#_x0000_t202" style="position:absolute;margin-left:560.6pt;margin-top:9.15pt;width:150.7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" filled="f" stroked="f">
                <v:textbox>
                  <w:txbxContent>
                    <w:p w14:paraId="389FEA7B" w14:textId="1BD72312" w:rsidR="0026335F" w:rsidRPr="0026335F" w:rsidRDefault="00D36B6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F2AE7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F34D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DABD60" wp14:editId="75C28B7D">
                <wp:simplePos x="0" y="0"/>
                <wp:positionH relativeFrom="column">
                  <wp:posOffset>2839720</wp:posOffset>
                </wp:positionH>
                <wp:positionV relativeFrom="paragraph">
                  <wp:posOffset>55880</wp:posOffset>
                </wp:positionV>
                <wp:extent cx="364871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71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374D25" w14:textId="1E0F2D3B" w:rsidR="002E1412" w:rsidRPr="002E1412" w:rsidRDefault="00DC47DA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7670B" w:rsidRPr="00D7670B"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ABD60" id="Text Box 16" o:spid="_x0000_s1035" type="#_x0000_t202" style="position:absolute;margin-left:223.6pt;margin-top:4.4pt;width:287.3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" stroked="f">
                <v:textbox>
                  <w:txbxContent>
                    <w:p w14:paraId="7B374D25" w14:textId="1E0F2D3B" w:rsidR="002E1412" w:rsidRPr="002E1412" w:rsidRDefault="00D36B61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7670B" w:rsidRPr="00D7670B"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C4A8EE" w14:textId="013B900A" w:rsidR="00535962" w:rsidRDefault="00EF34D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4D2BD9" wp14:editId="4E653E76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EC85F8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D2BD9" id="Text Box 18" o:spid="_x0000_s1036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F1ChS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32EC85F8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</w:p>
    <w:p w14:paraId="3C91832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561876C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99517AB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67B9E85D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21431B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105F8298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BC3417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4CB28CB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78CCAA8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EB6244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C99A22A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7CEEE2D8" w14:textId="050D684D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</w:p>
        </w:tc>
        <w:tc>
          <w:tcPr>
            <w:tcW w:w="4961" w:type="dxa"/>
            <w:vAlign w:val="center"/>
          </w:tcPr>
          <w:p w14:paraId="7381848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  <w:p w14:paraId="4AC55BC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E3D2D" w:rsidRPr="006E45AC" w14:paraId="2A52AEA1" w14:textId="77777777" w:rsidTr="0042276F">
        <w:tc>
          <w:tcPr>
            <w:tcW w:w="1101" w:type="dxa"/>
          </w:tcPr>
          <w:p w14:paraId="3B21C0C2" w14:textId="45C52F4B" w:rsidR="00BE3D2D" w:rsidRPr="00BE3D2D" w:rsidRDefault="00BE3D2D" w:rsidP="00BE3D2D"/>
        </w:tc>
        <w:tc>
          <w:tcPr>
            <w:tcW w:w="1132" w:type="dxa"/>
          </w:tcPr>
          <w:p w14:paraId="18ECAD84" w14:textId="1686A06D" w:rsidR="00BE3D2D" w:rsidRPr="00BE3D2D" w:rsidRDefault="00BE3D2D" w:rsidP="00BE3D2D"/>
        </w:tc>
        <w:tc>
          <w:tcPr>
            <w:tcW w:w="3971" w:type="dxa"/>
            <w:vAlign w:val="center"/>
          </w:tcPr>
          <w:p w14:paraId="2CB543B9" w14:textId="036360D6" w:rsidR="00BE3D2D" w:rsidRPr="00BE3D2D" w:rsidRDefault="00BE3D2D" w:rsidP="00BE3D2D"/>
        </w:tc>
        <w:tc>
          <w:tcPr>
            <w:tcW w:w="1417" w:type="dxa"/>
          </w:tcPr>
          <w:p w14:paraId="40F3E46D" w14:textId="3AF5D118" w:rsidR="00BE3D2D" w:rsidRPr="00BE3D2D" w:rsidRDefault="00BE3D2D" w:rsidP="00BE3D2D"/>
        </w:tc>
        <w:tc>
          <w:tcPr>
            <w:tcW w:w="1418" w:type="dxa"/>
          </w:tcPr>
          <w:p w14:paraId="678F09BB" w14:textId="77777777" w:rsidR="00BE3D2D" w:rsidRPr="00BE3D2D" w:rsidRDefault="00BE3D2D" w:rsidP="00BE3D2D"/>
        </w:tc>
        <w:tc>
          <w:tcPr>
            <w:tcW w:w="4961" w:type="dxa"/>
          </w:tcPr>
          <w:p w14:paraId="7575267E" w14:textId="77777777" w:rsidR="00BE3D2D" w:rsidRPr="00BE3D2D" w:rsidRDefault="00BE3D2D" w:rsidP="00BE3D2D"/>
        </w:tc>
      </w:tr>
      <w:tr w:rsidR="00BE3D2D" w:rsidRPr="006E45AC" w14:paraId="473E4F1B" w14:textId="77777777" w:rsidTr="00B55C91">
        <w:tc>
          <w:tcPr>
            <w:tcW w:w="1101" w:type="dxa"/>
          </w:tcPr>
          <w:p w14:paraId="41021DE5" w14:textId="0B84E1CE" w:rsidR="00BE3D2D" w:rsidRPr="00BE3D2D" w:rsidRDefault="00BE3D2D" w:rsidP="00BE3D2D"/>
        </w:tc>
        <w:tc>
          <w:tcPr>
            <w:tcW w:w="1132" w:type="dxa"/>
          </w:tcPr>
          <w:p w14:paraId="0941B801" w14:textId="71F628B7" w:rsidR="00BE3D2D" w:rsidRPr="00BE3D2D" w:rsidRDefault="00BE3D2D" w:rsidP="00BE3D2D"/>
        </w:tc>
        <w:tc>
          <w:tcPr>
            <w:tcW w:w="3971" w:type="dxa"/>
          </w:tcPr>
          <w:p w14:paraId="6AE0BB5C" w14:textId="77777777" w:rsidR="00BE3D2D" w:rsidRPr="00BE3D2D" w:rsidRDefault="00BE3D2D" w:rsidP="00BE3D2D"/>
        </w:tc>
        <w:tc>
          <w:tcPr>
            <w:tcW w:w="1417" w:type="dxa"/>
          </w:tcPr>
          <w:p w14:paraId="4A809A81" w14:textId="38B424D7" w:rsidR="00BE3D2D" w:rsidRPr="00BE3D2D" w:rsidRDefault="00BE3D2D" w:rsidP="00BE3D2D"/>
        </w:tc>
        <w:tc>
          <w:tcPr>
            <w:tcW w:w="1418" w:type="dxa"/>
          </w:tcPr>
          <w:p w14:paraId="42B417DC" w14:textId="77777777" w:rsidR="00BE3D2D" w:rsidRPr="00BE3D2D" w:rsidRDefault="00BE3D2D" w:rsidP="00BE3D2D"/>
        </w:tc>
        <w:tc>
          <w:tcPr>
            <w:tcW w:w="4961" w:type="dxa"/>
          </w:tcPr>
          <w:p w14:paraId="12043A53" w14:textId="77777777" w:rsidR="00BE3D2D" w:rsidRPr="00BE3D2D" w:rsidRDefault="00BE3D2D" w:rsidP="00BE3D2D"/>
        </w:tc>
      </w:tr>
      <w:tr w:rsidR="00BE3D2D" w:rsidRPr="006E45AC" w14:paraId="3C1699E2" w14:textId="77777777" w:rsidTr="00B55C91">
        <w:tc>
          <w:tcPr>
            <w:tcW w:w="1101" w:type="dxa"/>
          </w:tcPr>
          <w:p w14:paraId="3C6D8731" w14:textId="77777777" w:rsidR="00BE3D2D" w:rsidRPr="00BE3D2D" w:rsidRDefault="00BE3D2D" w:rsidP="00BE3D2D"/>
        </w:tc>
        <w:tc>
          <w:tcPr>
            <w:tcW w:w="1132" w:type="dxa"/>
          </w:tcPr>
          <w:p w14:paraId="50E8281C" w14:textId="77777777" w:rsidR="00BE3D2D" w:rsidRPr="00BE3D2D" w:rsidRDefault="00BE3D2D" w:rsidP="00BE3D2D"/>
        </w:tc>
        <w:tc>
          <w:tcPr>
            <w:tcW w:w="3971" w:type="dxa"/>
          </w:tcPr>
          <w:p w14:paraId="755794AF" w14:textId="77777777" w:rsidR="00BE3D2D" w:rsidRPr="00BE3D2D" w:rsidRDefault="00BE3D2D" w:rsidP="00BE3D2D"/>
          <w:p w14:paraId="3BEFE799" w14:textId="77777777" w:rsidR="00BE3D2D" w:rsidRPr="00BE3D2D" w:rsidRDefault="00BE3D2D" w:rsidP="00BE3D2D"/>
        </w:tc>
        <w:tc>
          <w:tcPr>
            <w:tcW w:w="1417" w:type="dxa"/>
          </w:tcPr>
          <w:p w14:paraId="7D94B351" w14:textId="77777777" w:rsidR="00BE3D2D" w:rsidRPr="00BE3D2D" w:rsidRDefault="00BE3D2D" w:rsidP="00BE3D2D"/>
        </w:tc>
        <w:tc>
          <w:tcPr>
            <w:tcW w:w="1418" w:type="dxa"/>
          </w:tcPr>
          <w:p w14:paraId="4CB0295B" w14:textId="77777777" w:rsidR="00BE3D2D" w:rsidRPr="00BE3D2D" w:rsidRDefault="00BE3D2D" w:rsidP="00BE3D2D"/>
        </w:tc>
        <w:tc>
          <w:tcPr>
            <w:tcW w:w="4961" w:type="dxa"/>
          </w:tcPr>
          <w:p w14:paraId="1D2F5683" w14:textId="77777777" w:rsidR="00BE3D2D" w:rsidRPr="00BE3D2D" w:rsidRDefault="00BE3D2D" w:rsidP="00BE3D2D"/>
        </w:tc>
      </w:tr>
      <w:tr w:rsidR="00BE3D2D" w:rsidRPr="006E45AC" w14:paraId="23E32117" w14:textId="77777777" w:rsidTr="00B55C91">
        <w:tc>
          <w:tcPr>
            <w:tcW w:w="1101" w:type="dxa"/>
          </w:tcPr>
          <w:p w14:paraId="4A1A5914" w14:textId="77777777" w:rsidR="00BE3D2D" w:rsidRPr="00BE3D2D" w:rsidRDefault="00BE3D2D" w:rsidP="00BE3D2D"/>
        </w:tc>
        <w:tc>
          <w:tcPr>
            <w:tcW w:w="1132" w:type="dxa"/>
          </w:tcPr>
          <w:p w14:paraId="6FD83645" w14:textId="77777777" w:rsidR="00BE3D2D" w:rsidRPr="00BE3D2D" w:rsidRDefault="00BE3D2D" w:rsidP="00BE3D2D"/>
        </w:tc>
        <w:tc>
          <w:tcPr>
            <w:tcW w:w="3971" w:type="dxa"/>
          </w:tcPr>
          <w:p w14:paraId="54A6E562" w14:textId="77777777" w:rsidR="00BE3D2D" w:rsidRPr="00BE3D2D" w:rsidRDefault="00BE3D2D" w:rsidP="00BE3D2D"/>
          <w:p w14:paraId="21BAC53C" w14:textId="77777777" w:rsidR="00BE3D2D" w:rsidRPr="00BE3D2D" w:rsidRDefault="00BE3D2D" w:rsidP="00BE3D2D"/>
        </w:tc>
        <w:tc>
          <w:tcPr>
            <w:tcW w:w="1417" w:type="dxa"/>
          </w:tcPr>
          <w:p w14:paraId="152D401A" w14:textId="77777777" w:rsidR="00BE3D2D" w:rsidRPr="00BE3D2D" w:rsidRDefault="00BE3D2D" w:rsidP="00BE3D2D"/>
        </w:tc>
        <w:tc>
          <w:tcPr>
            <w:tcW w:w="1418" w:type="dxa"/>
          </w:tcPr>
          <w:p w14:paraId="0400ECDB" w14:textId="77777777" w:rsidR="00BE3D2D" w:rsidRPr="00BE3D2D" w:rsidRDefault="00BE3D2D" w:rsidP="00BE3D2D"/>
        </w:tc>
        <w:tc>
          <w:tcPr>
            <w:tcW w:w="4961" w:type="dxa"/>
          </w:tcPr>
          <w:p w14:paraId="328B4502" w14:textId="77777777" w:rsidR="00BE3D2D" w:rsidRPr="00BE3D2D" w:rsidRDefault="00BE3D2D" w:rsidP="00BE3D2D"/>
        </w:tc>
      </w:tr>
      <w:tr w:rsidR="00BE3D2D" w:rsidRPr="006E45AC" w14:paraId="0A5EC345" w14:textId="77777777" w:rsidTr="00B55C91">
        <w:tc>
          <w:tcPr>
            <w:tcW w:w="1101" w:type="dxa"/>
          </w:tcPr>
          <w:p w14:paraId="5B792E25" w14:textId="77777777" w:rsidR="00BE3D2D" w:rsidRPr="00BE3D2D" w:rsidRDefault="00BE3D2D" w:rsidP="00BE3D2D"/>
        </w:tc>
        <w:tc>
          <w:tcPr>
            <w:tcW w:w="1132" w:type="dxa"/>
          </w:tcPr>
          <w:p w14:paraId="52EC2386" w14:textId="77777777" w:rsidR="00BE3D2D" w:rsidRPr="00BE3D2D" w:rsidRDefault="00BE3D2D" w:rsidP="00BE3D2D"/>
        </w:tc>
        <w:tc>
          <w:tcPr>
            <w:tcW w:w="3971" w:type="dxa"/>
          </w:tcPr>
          <w:p w14:paraId="481B9C9A" w14:textId="77777777" w:rsidR="00BE3D2D" w:rsidRPr="00BE3D2D" w:rsidRDefault="00BE3D2D" w:rsidP="00BE3D2D"/>
          <w:p w14:paraId="6653A060" w14:textId="77777777" w:rsidR="00BE3D2D" w:rsidRPr="00BE3D2D" w:rsidRDefault="00BE3D2D" w:rsidP="00BE3D2D"/>
        </w:tc>
        <w:tc>
          <w:tcPr>
            <w:tcW w:w="1417" w:type="dxa"/>
          </w:tcPr>
          <w:p w14:paraId="313C7A50" w14:textId="77777777" w:rsidR="00BE3D2D" w:rsidRPr="00BE3D2D" w:rsidRDefault="00BE3D2D" w:rsidP="00BE3D2D"/>
        </w:tc>
        <w:tc>
          <w:tcPr>
            <w:tcW w:w="1418" w:type="dxa"/>
          </w:tcPr>
          <w:p w14:paraId="782D1711" w14:textId="77777777" w:rsidR="00BE3D2D" w:rsidRPr="00BE3D2D" w:rsidRDefault="00BE3D2D" w:rsidP="00BE3D2D"/>
        </w:tc>
        <w:tc>
          <w:tcPr>
            <w:tcW w:w="4961" w:type="dxa"/>
          </w:tcPr>
          <w:p w14:paraId="74DAD65E" w14:textId="77777777" w:rsidR="00BE3D2D" w:rsidRPr="00BE3D2D" w:rsidRDefault="00BE3D2D" w:rsidP="00BE3D2D"/>
        </w:tc>
      </w:tr>
      <w:tr w:rsidR="00BE3D2D" w:rsidRPr="006E45AC" w14:paraId="3FEC1B6B" w14:textId="77777777" w:rsidTr="00B55C91">
        <w:trPr>
          <w:trHeight w:val="415"/>
        </w:trPr>
        <w:tc>
          <w:tcPr>
            <w:tcW w:w="1101" w:type="dxa"/>
          </w:tcPr>
          <w:p w14:paraId="7075EFED" w14:textId="77777777" w:rsidR="00BE3D2D" w:rsidRPr="006E45AC" w:rsidRDefault="00BE3D2D" w:rsidP="00BE3D2D"/>
        </w:tc>
        <w:tc>
          <w:tcPr>
            <w:tcW w:w="1132" w:type="dxa"/>
          </w:tcPr>
          <w:p w14:paraId="77824A56" w14:textId="77777777" w:rsidR="00BE3D2D" w:rsidRPr="006E45AC" w:rsidRDefault="00BE3D2D" w:rsidP="00BE3D2D"/>
        </w:tc>
        <w:tc>
          <w:tcPr>
            <w:tcW w:w="3971" w:type="dxa"/>
          </w:tcPr>
          <w:p w14:paraId="5C6AAD2B" w14:textId="77777777" w:rsidR="00BE3D2D" w:rsidRPr="006E45AC" w:rsidRDefault="00BE3D2D" w:rsidP="00BE3D2D"/>
        </w:tc>
        <w:tc>
          <w:tcPr>
            <w:tcW w:w="1417" w:type="dxa"/>
          </w:tcPr>
          <w:p w14:paraId="03822211" w14:textId="77777777" w:rsidR="00BE3D2D" w:rsidRPr="006E45AC" w:rsidRDefault="00BE3D2D" w:rsidP="00BE3D2D"/>
        </w:tc>
        <w:tc>
          <w:tcPr>
            <w:tcW w:w="1418" w:type="dxa"/>
          </w:tcPr>
          <w:p w14:paraId="326198AE" w14:textId="77777777" w:rsidR="00BE3D2D" w:rsidRPr="006E45AC" w:rsidRDefault="00BE3D2D" w:rsidP="00BE3D2D"/>
        </w:tc>
        <w:tc>
          <w:tcPr>
            <w:tcW w:w="4961" w:type="dxa"/>
          </w:tcPr>
          <w:p w14:paraId="652B0F05" w14:textId="77777777" w:rsidR="00BE3D2D" w:rsidRPr="006E45AC" w:rsidRDefault="00BE3D2D" w:rsidP="00BE3D2D"/>
        </w:tc>
      </w:tr>
      <w:tr w:rsidR="00BE3D2D" w:rsidRPr="006E45AC" w14:paraId="6F452109" w14:textId="77777777" w:rsidTr="00B55C91">
        <w:trPr>
          <w:trHeight w:val="373"/>
        </w:trPr>
        <w:tc>
          <w:tcPr>
            <w:tcW w:w="1101" w:type="dxa"/>
          </w:tcPr>
          <w:p w14:paraId="5FE4A139" w14:textId="77777777" w:rsidR="00BE3D2D" w:rsidRPr="006E45AC" w:rsidRDefault="00BE3D2D" w:rsidP="00BE3D2D"/>
        </w:tc>
        <w:tc>
          <w:tcPr>
            <w:tcW w:w="1132" w:type="dxa"/>
          </w:tcPr>
          <w:p w14:paraId="610A013D" w14:textId="77777777" w:rsidR="00BE3D2D" w:rsidRPr="006E45AC" w:rsidRDefault="00BE3D2D" w:rsidP="00BE3D2D"/>
        </w:tc>
        <w:tc>
          <w:tcPr>
            <w:tcW w:w="3971" w:type="dxa"/>
          </w:tcPr>
          <w:p w14:paraId="57DE72D3" w14:textId="77777777" w:rsidR="00BE3D2D" w:rsidRPr="006E45AC" w:rsidRDefault="00BE3D2D" w:rsidP="00BE3D2D"/>
        </w:tc>
        <w:tc>
          <w:tcPr>
            <w:tcW w:w="1417" w:type="dxa"/>
          </w:tcPr>
          <w:p w14:paraId="0BE7F78D" w14:textId="77777777" w:rsidR="00BE3D2D" w:rsidRPr="006E45AC" w:rsidRDefault="00BE3D2D" w:rsidP="00BE3D2D"/>
        </w:tc>
        <w:tc>
          <w:tcPr>
            <w:tcW w:w="1418" w:type="dxa"/>
          </w:tcPr>
          <w:p w14:paraId="5D10891A" w14:textId="77777777" w:rsidR="00BE3D2D" w:rsidRPr="006E45AC" w:rsidRDefault="00BE3D2D" w:rsidP="00BE3D2D"/>
        </w:tc>
        <w:tc>
          <w:tcPr>
            <w:tcW w:w="4961" w:type="dxa"/>
          </w:tcPr>
          <w:p w14:paraId="5E68A314" w14:textId="77777777" w:rsidR="00BE3D2D" w:rsidRPr="006E45AC" w:rsidRDefault="00BE3D2D" w:rsidP="00BE3D2D"/>
        </w:tc>
      </w:tr>
    </w:tbl>
    <w:p w14:paraId="4A115041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15409C5E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6ABB71F3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CB353" w14:textId="77777777" w:rsidR="00AA25CD" w:rsidRDefault="00AA25CD" w:rsidP="001007E7">
      <w:pPr>
        <w:spacing w:after="0" w:line="240" w:lineRule="auto"/>
      </w:pPr>
      <w:r>
        <w:separator/>
      </w:r>
    </w:p>
  </w:endnote>
  <w:endnote w:type="continuationSeparator" w:id="0">
    <w:p w14:paraId="5EAF2293" w14:textId="77777777" w:rsidR="00AA25CD" w:rsidRDefault="00AA25C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CC7E" w14:textId="3DA3A2D4" w:rsidR="001007E7" w:rsidRDefault="00EF34D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921531" wp14:editId="67F85A0D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A22FF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8CD5F3D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9CB6F64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C7D2D10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92153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2E6A22FF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8CD5F3D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9CB6F64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C7D2D10" w14:textId="77777777" w:rsidR="00807015" w:rsidRDefault="00807015"/>
                </w:txbxContent>
              </v:textbox>
            </v:shape>
          </w:pict>
        </mc:Fallback>
      </mc:AlternateContent>
    </w:r>
  </w:p>
  <w:p w14:paraId="0AFFB3A7" w14:textId="395DFA28" w:rsidR="001007E7" w:rsidRDefault="00EF34D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43F735" wp14:editId="44D4F8EA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120F3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53940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43F735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3FE120F3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53940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276F7024" wp14:editId="792DDE48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E9BB1C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60034A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0EFB8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77FAFC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125D6" w14:textId="77777777" w:rsidR="00AA25CD" w:rsidRDefault="00AA25CD" w:rsidP="001007E7">
      <w:pPr>
        <w:spacing w:after="0" w:line="240" w:lineRule="auto"/>
      </w:pPr>
      <w:r>
        <w:separator/>
      </w:r>
    </w:p>
  </w:footnote>
  <w:footnote w:type="continuationSeparator" w:id="0">
    <w:p w14:paraId="29491149" w14:textId="77777777" w:rsidR="00AA25CD" w:rsidRDefault="00AA25CD" w:rsidP="001007E7">
      <w:pPr>
        <w:spacing w:after="0" w:line="240" w:lineRule="auto"/>
      </w:pPr>
      <w:r>
        <w:continuationSeparator/>
      </w:r>
    </w:p>
  </w:footnote>
  <w:footnote w:id="1">
    <w:p w14:paraId="1D470AD9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Uak/Tq3jEh9acC8+IDAH6HGtE/M=" w:salt="D+UMEbZS0L73nlaEHiEhu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23CA9"/>
    <w:rsid w:val="00034DD9"/>
    <w:rsid w:val="00045479"/>
    <w:rsid w:val="0007331F"/>
    <w:rsid w:val="000F7312"/>
    <w:rsid w:val="001007E7"/>
    <w:rsid w:val="001020C0"/>
    <w:rsid w:val="00113E10"/>
    <w:rsid w:val="00134D4F"/>
    <w:rsid w:val="001463BC"/>
    <w:rsid w:val="001522F3"/>
    <w:rsid w:val="00157600"/>
    <w:rsid w:val="00165C6B"/>
    <w:rsid w:val="00170EC5"/>
    <w:rsid w:val="00190334"/>
    <w:rsid w:val="00194FF2"/>
    <w:rsid w:val="001A3F92"/>
    <w:rsid w:val="001E61DE"/>
    <w:rsid w:val="001E73F1"/>
    <w:rsid w:val="001F73A7"/>
    <w:rsid w:val="002003A9"/>
    <w:rsid w:val="002009A7"/>
    <w:rsid w:val="00203545"/>
    <w:rsid w:val="00235076"/>
    <w:rsid w:val="00253DBA"/>
    <w:rsid w:val="0026335F"/>
    <w:rsid w:val="002823F7"/>
    <w:rsid w:val="002E1412"/>
    <w:rsid w:val="002E6B9A"/>
    <w:rsid w:val="00314023"/>
    <w:rsid w:val="00332B0B"/>
    <w:rsid w:val="00377EB3"/>
    <w:rsid w:val="003D160E"/>
    <w:rsid w:val="003E477E"/>
    <w:rsid w:val="00410707"/>
    <w:rsid w:val="0042490F"/>
    <w:rsid w:val="004564FE"/>
    <w:rsid w:val="00462024"/>
    <w:rsid w:val="00466B9C"/>
    <w:rsid w:val="004731A2"/>
    <w:rsid w:val="00486B82"/>
    <w:rsid w:val="004D45A8"/>
    <w:rsid w:val="004E1F5C"/>
    <w:rsid w:val="004E2AF4"/>
    <w:rsid w:val="00521233"/>
    <w:rsid w:val="005344AB"/>
    <w:rsid w:val="00535962"/>
    <w:rsid w:val="00587691"/>
    <w:rsid w:val="005C445B"/>
    <w:rsid w:val="005F2AE7"/>
    <w:rsid w:val="00611A07"/>
    <w:rsid w:val="0062592A"/>
    <w:rsid w:val="00626D0C"/>
    <w:rsid w:val="006506D0"/>
    <w:rsid w:val="00651E48"/>
    <w:rsid w:val="006533B9"/>
    <w:rsid w:val="006709BC"/>
    <w:rsid w:val="00691C64"/>
    <w:rsid w:val="006B202F"/>
    <w:rsid w:val="006D38F2"/>
    <w:rsid w:val="006E45AC"/>
    <w:rsid w:val="006F28AA"/>
    <w:rsid w:val="006F7F5F"/>
    <w:rsid w:val="00721F4E"/>
    <w:rsid w:val="00725091"/>
    <w:rsid w:val="0072637E"/>
    <w:rsid w:val="00770FFF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12387"/>
    <w:rsid w:val="00913F2B"/>
    <w:rsid w:val="009B42B9"/>
    <w:rsid w:val="009F627D"/>
    <w:rsid w:val="00A14709"/>
    <w:rsid w:val="00A16099"/>
    <w:rsid w:val="00A640BD"/>
    <w:rsid w:val="00A92C65"/>
    <w:rsid w:val="00AA25CD"/>
    <w:rsid w:val="00AD62A7"/>
    <w:rsid w:val="00AD7919"/>
    <w:rsid w:val="00AE317B"/>
    <w:rsid w:val="00B02129"/>
    <w:rsid w:val="00B02214"/>
    <w:rsid w:val="00B227FF"/>
    <w:rsid w:val="00B53940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3D2D"/>
    <w:rsid w:val="00BE4CA7"/>
    <w:rsid w:val="00BE51DF"/>
    <w:rsid w:val="00C013EE"/>
    <w:rsid w:val="00C078CB"/>
    <w:rsid w:val="00C22DBE"/>
    <w:rsid w:val="00C57733"/>
    <w:rsid w:val="00C66D08"/>
    <w:rsid w:val="00C7143E"/>
    <w:rsid w:val="00CA0E82"/>
    <w:rsid w:val="00CA4661"/>
    <w:rsid w:val="00CE58A6"/>
    <w:rsid w:val="00CE67A3"/>
    <w:rsid w:val="00D02754"/>
    <w:rsid w:val="00D12A44"/>
    <w:rsid w:val="00D24FA7"/>
    <w:rsid w:val="00D25FFF"/>
    <w:rsid w:val="00D36B61"/>
    <w:rsid w:val="00D64696"/>
    <w:rsid w:val="00D7670B"/>
    <w:rsid w:val="00D90D49"/>
    <w:rsid w:val="00DC47DA"/>
    <w:rsid w:val="00DC5D96"/>
    <w:rsid w:val="00DD4F3E"/>
    <w:rsid w:val="00E124CB"/>
    <w:rsid w:val="00E13E55"/>
    <w:rsid w:val="00E144AD"/>
    <w:rsid w:val="00E21D97"/>
    <w:rsid w:val="00E82D3B"/>
    <w:rsid w:val="00EA40CE"/>
    <w:rsid w:val="00EA7406"/>
    <w:rsid w:val="00ED6ED7"/>
    <w:rsid w:val="00EE1E7B"/>
    <w:rsid w:val="00EF34D0"/>
    <w:rsid w:val="00F225BF"/>
    <w:rsid w:val="00F345BA"/>
    <w:rsid w:val="00F53753"/>
    <w:rsid w:val="00F7167E"/>
    <w:rsid w:val="00F7443C"/>
    <w:rsid w:val="00F8617F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005955AF"/>
  <w15:docId w15:val="{BE26E181-83B9-4CA8-BC51-B1CECD15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5ADB7-19DF-498C-B103-14166D14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62</Words>
  <Characters>349</Characters>
  <Application>Microsoft Office Word</Application>
  <DocSecurity>0</DocSecurity>
  <Lines>7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Feliz Valdez</cp:lastModifiedBy>
  <cp:revision>5</cp:revision>
  <cp:lastPrinted>2011-03-04T18:41:00Z</cp:lastPrinted>
  <dcterms:created xsi:type="dcterms:W3CDTF">2025-05-02T15:18:00Z</dcterms:created>
  <dcterms:modified xsi:type="dcterms:W3CDTF">2025-12-03T18:12:00Z</dcterms:modified>
</cp:coreProperties>
</file>